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F0CD8" w14:textId="77777777" w:rsidR="00B15E30" w:rsidRDefault="00B15E30" w:rsidP="00B15E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KYNGESMILL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68CC9DAC" w14:textId="77777777" w:rsidR="00B15E30" w:rsidRDefault="00B15E30" w:rsidP="00B15E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Scriptor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CC9BC35" w14:textId="77777777" w:rsidR="00B15E30" w:rsidRDefault="00B15E30" w:rsidP="00B15E3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46063C" w14:textId="77777777" w:rsidR="00B15E30" w:rsidRDefault="00B15E30" w:rsidP="00B15E3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6A027D" w14:textId="77777777" w:rsidR="00B15E30" w:rsidRDefault="00B15E30" w:rsidP="00B15E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4EE5551" w14:textId="77777777" w:rsidR="00B15E30" w:rsidRDefault="00B15E30" w:rsidP="00B15E30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p.200)</w:t>
      </w:r>
    </w:p>
    <w:p w14:paraId="564BF172" w14:textId="77777777" w:rsidR="00B15E30" w:rsidRDefault="00B15E30" w:rsidP="00B15E3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7A8745" w14:textId="77777777" w:rsidR="00B15E30" w:rsidRDefault="00B15E30" w:rsidP="00B15E3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A42847" w14:textId="77777777" w:rsidR="00B15E30" w:rsidRDefault="00B15E30" w:rsidP="00B15E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2022</w:t>
      </w:r>
    </w:p>
    <w:p w14:paraId="6BF313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1CFEC" w14:textId="77777777" w:rsidR="00B15E30" w:rsidRDefault="00B15E30" w:rsidP="009139A6">
      <w:r>
        <w:separator/>
      </w:r>
    </w:p>
  </w:endnote>
  <w:endnote w:type="continuationSeparator" w:id="0">
    <w:p w14:paraId="04A46887" w14:textId="77777777" w:rsidR="00B15E30" w:rsidRDefault="00B15E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E72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A6C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A35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CCB41" w14:textId="77777777" w:rsidR="00B15E30" w:rsidRDefault="00B15E30" w:rsidP="009139A6">
      <w:r>
        <w:separator/>
      </w:r>
    </w:p>
  </w:footnote>
  <w:footnote w:type="continuationSeparator" w:id="0">
    <w:p w14:paraId="5600EF3A" w14:textId="77777777" w:rsidR="00B15E30" w:rsidRDefault="00B15E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493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B64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BAA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E30"/>
    <w:rsid w:val="000666E0"/>
    <w:rsid w:val="002510B7"/>
    <w:rsid w:val="005C130B"/>
    <w:rsid w:val="00826F5C"/>
    <w:rsid w:val="009139A6"/>
    <w:rsid w:val="009448BB"/>
    <w:rsid w:val="00A3176C"/>
    <w:rsid w:val="00AE65F8"/>
    <w:rsid w:val="00B15E3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C3B76"/>
  <w15:chartTrackingRefBased/>
  <w15:docId w15:val="{F7273074-7852-465C-8C15-2D0695C2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E3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2022-05-29T20:25:00Z</dcterms:created>
  <dcterms:modified xsi:type="dcterms:W3CDTF">2022-05-29T20:26:00Z</dcterms:modified>
</cp:coreProperties>
</file>